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588"/>
        <w:gridCol w:w="4530"/>
        <w:gridCol w:w="3550"/>
      </w:tblGrid>
      <w:tr w:rsidR="002F054A" w:rsidRPr="003B7C5A" w:rsidTr="00205694">
        <w:trPr>
          <w:trHeight w:val="530"/>
          <w:tblHeader/>
        </w:trPr>
        <w:tc>
          <w:tcPr>
            <w:tcW w:w="966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25C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8D3C85">
        <w:trPr>
          <w:tblHeader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F229D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F229D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F229D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:rsidR="00F229D0" w:rsidRPr="006C7B37" w:rsidRDefault="00F229D0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ตัวชี้วัดที่</w:t>
            </w: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ab/>
            </w:r>
            <w:r w:rsidRPr="00DA2412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  <w:t xml:space="preserve"> 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229D0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229D0" w:rsidRPr="006C7B37" w:rsidRDefault="00F229D0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EE7422" w:rsidRPr="003B7C5A" w:rsidTr="008D3C85">
        <w:tc>
          <w:tcPr>
            <w:tcW w:w="6118" w:type="dxa"/>
            <w:gridSpan w:val="2"/>
            <w:tcBorders>
              <w:top w:val="single" w:sz="4" w:space="0" w:color="auto"/>
              <w:right w:val="nil"/>
            </w:tcBorders>
          </w:tcPr>
          <w:p w:rsidR="00EE7422" w:rsidRPr="000A23D9" w:rsidRDefault="00EE7422" w:rsidP="00EE7422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A23D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นางนงนภัส  หมวดเดช</w:t>
            </w:r>
          </w:p>
          <w:p w:rsidR="00EE7422" w:rsidRPr="000A23D9" w:rsidRDefault="00EE7422" w:rsidP="00EE7422"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0A23D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นางสาวกีรติ  แก้วสัมฤทธิ์</w:t>
            </w:r>
          </w:p>
          <w:p w:rsidR="00EE7422" w:rsidRPr="000A23D9" w:rsidRDefault="00EE7422" w:rsidP="00EE7422"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0A23D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นางอภิชยา  กิจเจา</w:t>
            </w:r>
          </w:p>
          <w:p w:rsidR="00EE7422" w:rsidRPr="000A23D9" w:rsidRDefault="00EE7422" w:rsidP="00EE7422">
            <w:pPr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นางสาวนัดดา  เจ๊ะยอเด</w:t>
            </w:r>
          </w:p>
        </w:tc>
        <w:tc>
          <w:tcPr>
            <w:tcW w:w="3550" w:type="dxa"/>
            <w:tcBorders>
              <w:top w:val="single" w:sz="4" w:space="0" w:color="auto"/>
              <w:left w:val="nil"/>
            </w:tcBorders>
          </w:tcPr>
          <w:p w:rsidR="00EE7422" w:rsidRDefault="00EE7422" w:rsidP="00EE7422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0-2039-5552</w:t>
            </w:r>
          </w:p>
          <w:p w:rsidR="00EE7422" w:rsidRDefault="00EE7422" w:rsidP="00EE7422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0-2039-5545</w:t>
            </w:r>
          </w:p>
          <w:p w:rsidR="00EE7422" w:rsidRDefault="00EE7422" w:rsidP="00EE7422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0-2035-5538</w:t>
            </w:r>
          </w:p>
          <w:p w:rsidR="00EE7422" w:rsidRPr="000A23D9" w:rsidRDefault="00EE7422" w:rsidP="00EE7422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0-2039-5541</w:t>
            </w:r>
          </w:p>
        </w:tc>
      </w:tr>
      <w:tr w:rsidR="00EE7422" w:rsidRPr="003B7C5A" w:rsidTr="008D3C85">
        <w:tc>
          <w:tcPr>
            <w:tcW w:w="6118" w:type="dxa"/>
            <w:gridSpan w:val="2"/>
            <w:tcBorders>
              <w:right w:val="nil"/>
            </w:tcBorders>
          </w:tcPr>
          <w:p w:rsidR="00EE7422" w:rsidRDefault="00EE7422" w:rsidP="00EE7422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นางวัลลี  เกิดธูป</w:t>
            </w:r>
          </w:p>
          <w:p w:rsidR="00EE7422" w:rsidRPr="00A32F97" w:rsidRDefault="00EE7422" w:rsidP="00EE7422">
            <w:pPr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นางสาวกรุณา  ต่อเติม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  <w:tc>
          <w:tcPr>
            <w:tcW w:w="3550" w:type="dxa"/>
            <w:tcBorders>
              <w:left w:val="nil"/>
            </w:tcBorders>
          </w:tcPr>
          <w:p w:rsidR="00EE7422" w:rsidRDefault="00EE7422" w:rsidP="00EE7422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0-2039-5535</w:t>
            </w:r>
          </w:p>
          <w:p w:rsidR="00EE7422" w:rsidRPr="000A23D9" w:rsidRDefault="00EE7422" w:rsidP="00EE7422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0-2039-5536</w:t>
            </w:r>
          </w:p>
        </w:tc>
      </w:tr>
      <w:tr w:rsidR="00EE7422" w:rsidRPr="003B7C5A" w:rsidTr="008D3C85">
        <w:trPr>
          <w:trHeight w:val="1650"/>
        </w:trPr>
        <w:tc>
          <w:tcPr>
            <w:tcW w:w="9668" w:type="dxa"/>
            <w:gridSpan w:val="3"/>
          </w:tcPr>
          <w:p w:rsidR="00EE7422" w:rsidRPr="003B7C5A" w:rsidRDefault="00EE7422" w:rsidP="00EE742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E7422" w:rsidRPr="00F229D0" w:rsidRDefault="00EE7422" w:rsidP="00EE7422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ไม่รวมงบประมาณที่ได้รับการจัดสรรเพิ่มเติมระหว่างปีงบประมาณ </w:t>
            </w:r>
          </w:p>
        </w:tc>
      </w:tr>
      <w:tr w:rsidR="00EE7422" w:rsidRPr="003B7C5A" w:rsidTr="008D3C85">
        <w:trPr>
          <w:trHeight w:val="2956"/>
        </w:trPr>
        <w:tc>
          <w:tcPr>
            <w:tcW w:w="9668" w:type="dxa"/>
            <w:gridSpan w:val="3"/>
          </w:tcPr>
          <w:p w:rsidR="00EE7422" w:rsidRPr="003B7C5A" w:rsidRDefault="00EE7422" w:rsidP="00EE7422">
            <w:pPr>
              <w:spacing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EE7422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22" w:rsidRPr="00F108FD" w:rsidRDefault="00EE7422" w:rsidP="00EE742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22" w:rsidRPr="00F108FD" w:rsidRDefault="00EE7422" w:rsidP="00EE742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E7422" w:rsidRPr="003B7C5A" w:rsidTr="0038604A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422" w:rsidRPr="00F108FD" w:rsidRDefault="00EE7422" w:rsidP="00EE742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22" w:rsidRPr="00DA2412" w:rsidRDefault="00EE7422" w:rsidP="00EE742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EE7422" w:rsidRPr="003B7C5A" w:rsidTr="0038604A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422" w:rsidRPr="00F108FD" w:rsidRDefault="00EE7422" w:rsidP="00EE742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22" w:rsidRPr="00DA2412" w:rsidRDefault="00EE7422" w:rsidP="00EE742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EE7422" w:rsidRPr="003B7C5A" w:rsidTr="0038604A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422" w:rsidRPr="00F108FD" w:rsidRDefault="00EE7422" w:rsidP="00EE742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22" w:rsidRPr="00DA2412" w:rsidRDefault="00EE7422" w:rsidP="00EE742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EE7422" w:rsidRPr="003B7C5A" w:rsidTr="0038604A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422" w:rsidRPr="00F108FD" w:rsidRDefault="00EE7422" w:rsidP="00EE742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22" w:rsidRPr="00DA2412" w:rsidRDefault="00EE7422" w:rsidP="00EE742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EE7422" w:rsidRPr="003B7C5A" w:rsidTr="0038604A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422" w:rsidRPr="00F108FD" w:rsidRDefault="00EE7422" w:rsidP="00EE742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22" w:rsidRPr="00DA2412" w:rsidRDefault="00EE7422" w:rsidP="00EE742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EE7422" w:rsidRPr="00DE6CC4" w:rsidRDefault="00EE7422" w:rsidP="00EE742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EE7422" w:rsidRPr="003B7C5A" w:rsidTr="00205694">
        <w:trPr>
          <w:trHeight w:val="2103"/>
        </w:trPr>
        <w:tc>
          <w:tcPr>
            <w:tcW w:w="9668" w:type="dxa"/>
            <w:gridSpan w:val="3"/>
          </w:tcPr>
          <w:p w:rsidR="00EE7422" w:rsidRPr="003B7C5A" w:rsidRDefault="00EE7422" w:rsidP="00EE7422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51"/>
              <w:gridCol w:w="1266"/>
              <w:gridCol w:w="1276"/>
              <w:gridCol w:w="1127"/>
              <w:gridCol w:w="1433"/>
            </w:tblGrid>
            <w:tr w:rsidR="00EE7422" w:rsidRPr="003B7C5A" w:rsidTr="00CC7F7D">
              <w:trPr>
                <w:trHeight w:val="902"/>
                <w:jc w:val="center"/>
              </w:trPr>
              <w:tc>
                <w:tcPr>
                  <w:tcW w:w="4151" w:type="dxa"/>
                  <w:vAlign w:val="center"/>
                </w:tcPr>
                <w:p w:rsidR="00EE7422" w:rsidRPr="003B7C5A" w:rsidRDefault="00EE7422" w:rsidP="00EE7422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66" w:type="dxa"/>
                  <w:vAlign w:val="center"/>
                </w:tcPr>
                <w:p w:rsidR="00EE7422" w:rsidRPr="003B7C5A" w:rsidRDefault="00EE7422" w:rsidP="00EE7422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76" w:type="dxa"/>
                  <w:vAlign w:val="center"/>
                </w:tcPr>
                <w:p w:rsidR="00EE7422" w:rsidRPr="003B7C5A" w:rsidRDefault="00EE7422" w:rsidP="00EE7422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7" w:type="dxa"/>
                  <w:vAlign w:val="center"/>
                </w:tcPr>
                <w:p w:rsidR="00EE7422" w:rsidRPr="003B7C5A" w:rsidRDefault="00EE7422" w:rsidP="00EE7422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EE7422" w:rsidRPr="003B7C5A" w:rsidRDefault="00EE7422" w:rsidP="00EE7422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EE7422" w:rsidRPr="003B7C5A" w:rsidTr="00205694">
              <w:trPr>
                <w:trHeight w:val="717"/>
                <w:jc w:val="center"/>
              </w:trPr>
              <w:tc>
                <w:tcPr>
                  <w:tcW w:w="4151" w:type="dxa"/>
                </w:tcPr>
                <w:p w:rsidR="00EE7422" w:rsidRPr="00B26A52" w:rsidRDefault="00EE7422" w:rsidP="00EE7422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A241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1</w:t>
                  </w:r>
                </w:p>
              </w:tc>
              <w:tc>
                <w:tcPr>
                  <w:tcW w:w="1266" w:type="dxa"/>
                </w:tcPr>
                <w:p w:rsidR="00EE7422" w:rsidRPr="00AC4F8B" w:rsidRDefault="00EE7422" w:rsidP="00CC7F7D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  <w:r w:rsidR="00CC7F7D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 </w:t>
                  </w: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22" w:rsidRDefault="00EE7422" w:rsidP="00EE742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  <w:p w:rsidR="00EE7422" w:rsidRPr="00775AFF" w:rsidRDefault="00D93510" w:rsidP="00EE742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6.91</w:t>
                  </w:r>
                </w:p>
              </w:tc>
              <w:tc>
                <w:tcPr>
                  <w:tcW w:w="1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22" w:rsidRPr="00775AFF" w:rsidRDefault="00EE7422" w:rsidP="00EE742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22" w:rsidRPr="00775AFF" w:rsidRDefault="00EE7422" w:rsidP="00EE742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EE7422" w:rsidRPr="003B7C5A" w:rsidRDefault="00EE7422" w:rsidP="00EE7422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E7422" w:rsidRPr="003B7C5A" w:rsidTr="008D3C85">
        <w:trPr>
          <w:trHeight w:val="842"/>
        </w:trPr>
        <w:tc>
          <w:tcPr>
            <w:tcW w:w="9668" w:type="dxa"/>
            <w:gridSpan w:val="3"/>
          </w:tcPr>
          <w:p w:rsidR="00EE7422" w:rsidRDefault="00EE7422" w:rsidP="00EE742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EE7422" w:rsidRPr="00EA763D" w:rsidRDefault="00EE7422" w:rsidP="00EE742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A763D">
              <w:rPr>
                <w:rFonts w:ascii="TH SarabunPSK" w:hAnsi="TH SarabunPSK" w:cs="TH SarabunPSK"/>
                <w:sz w:val="30"/>
                <w:szCs w:val="30"/>
                <w:cs/>
              </w:rPr>
              <w:t>ส</w:t>
            </w:r>
            <w:r w:rsidRPr="00EA763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ำนักประสานและส่งเสริมกิจการอุดมศึกษา ได้รับการจัดสรรเงินงบประมาณ เป็นจำนวนเงินเท่ากับ 250,650,000 บาท แผนการเบิกจ่ายสะสมไตรมาสที่ 1 (1 ธันวาคม 2561 </w:t>
            </w:r>
            <w:r w:rsidRPr="00EA763D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Pr="00EA763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31 ธันวาคม 2561) เป็นจำนวนเงินเท่ากับ 134,269,500 บาท ผลการเบิกจ่ายสะสมเป็นจำนวนเงินเท่ากับ 9,291,375.32 บาท ร้อยละของผลการเบิกจ่ายต่องบป</w:t>
            </w:r>
            <w:r w:rsidR="00D93510" w:rsidRPr="00EA763D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ระมาณหลังโอนฯ เท่ากับร้อยละ 6.91</w:t>
            </w:r>
            <w:r w:rsidRPr="00EA763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ต่ำกว่าเป้าหมายของคณะรัฐมนตรี</w:t>
            </w:r>
          </w:p>
        </w:tc>
      </w:tr>
      <w:tr w:rsidR="00EE7422" w:rsidRPr="003B7C5A" w:rsidTr="008D3C85">
        <w:trPr>
          <w:trHeight w:val="841"/>
        </w:trPr>
        <w:tc>
          <w:tcPr>
            <w:tcW w:w="9668" w:type="dxa"/>
            <w:gridSpan w:val="3"/>
          </w:tcPr>
          <w:p w:rsidR="00EE7422" w:rsidRDefault="00EE7422" w:rsidP="00EA763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EA763D" w:rsidRPr="00EA763D" w:rsidRDefault="00EA763D" w:rsidP="00EA763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EE7422" w:rsidRPr="003B7C5A" w:rsidTr="008D3C85">
        <w:trPr>
          <w:trHeight w:val="838"/>
        </w:trPr>
        <w:tc>
          <w:tcPr>
            <w:tcW w:w="9668" w:type="dxa"/>
            <w:gridSpan w:val="3"/>
          </w:tcPr>
          <w:p w:rsidR="00EE7422" w:rsidRDefault="00EE7422" w:rsidP="00EA763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EA763D" w:rsidRPr="00EA763D" w:rsidRDefault="00EA763D" w:rsidP="00EA763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EE7422" w:rsidRPr="003B7C5A" w:rsidTr="008D3C85">
        <w:trPr>
          <w:trHeight w:val="851"/>
        </w:trPr>
        <w:tc>
          <w:tcPr>
            <w:tcW w:w="9668" w:type="dxa"/>
            <w:gridSpan w:val="3"/>
          </w:tcPr>
          <w:p w:rsidR="00EE7422" w:rsidRDefault="00EE7422" w:rsidP="00EE742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EE7422" w:rsidRPr="000D55E0" w:rsidRDefault="00EE7422" w:rsidP="00EE742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ข้อมูลการเบิกจ่ายเงินงบประมาณของสำนักติดตามและประเมินผลอุดมศึกษา</w:t>
            </w:r>
          </w:p>
        </w:tc>
      </w:tr>
    </w:tbl>
    <w:p w:rsidR="000C3FE0" w:rsidRPr="00910253" w:rsidRDefault="000C3FE0" w:rsidP="00EE7422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D3C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9" w:right="566" w:bottom="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3BF" w:rsidRDefault="002403BF">
      <w:r>
        <w:separator/>
      </w:r>
    </w:p>
  </w:endnote>
  <w:endnote w:type="continuationSeparator" w:id="0">
    <w:p w:rsidR="002403BF" w:rsidRDefault="00240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8D5" w:rsidRDefault="00B948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8D5" w:rsidRDefault="00B948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3BF" w:rsidRDefault="002403BF">
      <w:r>
        <w:separator/>
      </w:r>
    </w:p>
  </w:footnote>
  <w:footnote w:type="continuationSeparator" w:id="0">
    <w:p w:rsidR="002403BF" w:rsidRDefault="00240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8D5" w:rsidRDefault="00B948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948D5" w:rsidRPr="00B948D5" w:rsidRDefault="00B948D5" w:rsidP="00B948D5">
                            <w:pPr>
                              <w:tabs>
                                <w:tab w:val="left" w:pos="1545"/>
                                <w:tab w:val="center" w:pos="4153"/>
                                <w:tab w:val="right" w:pos="8306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B948D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รายงานผลการปฏิบัติราชการตามคำรับรองการปฏิบัติราชการของสำนักประสานและส่งเสริมกิจการอุดมศึกษา</w:t>
                            </w:r>
                          </w:p>
                          <w:p w:rsidR="00B948D5" w:rsidRPr="00B948D5" w:rsidRDefault="00B948D5" w:rsidP="00B948D5">
                            <w:pPr>
                              <w:tabs>
                                <w:tab w:val="left" w:pos="1545"/>
                                <w:tab w:val="center" w:pos="4153"/>
                                <w:tab w:val="right" w:pos="8306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B948D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2562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B948D5" w:rsidRPr="00B948D5" w:rsidRDefault="00B948D5" w:rsidP="00B948D5">
                      <w:pPr>
                        <w:tabs>
                          <w:tab w:val="left" w:pos="1545"/>
                          <w:tab w:val="center" w:pos="4153"/>
                          <w:tab w:val="right" w:pos="8306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B948D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รายงานผลการปฏิบัติราชการตามคำรับรองการปฏิบัติราชการของสำนักประสานและส่งเสริมกิจการอุดมศึกษา</w:t>
                      </w:r>
                    </w:p>
                    <w:p w:rsidR="00B948D5" w:rsidRPr="00B948D5" w:rsidRDefault="00B948D5" w:rsidP="00B948D5">
                      <w:pPr>
                        <w:tabs>
                          <w:tab w:val="left" w:pos="1545"/>
                          <w:tab w:val="center" w:pos="4153"/>
                          <w:tab w:val="right" w:pos="8306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B948D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2562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8D3C85">
    <w:pPr>
      <w:pStyle w:val="Header"/>
      <w:pBdr>
        <w:bottom w:val="single" w:sz="4" w:space="2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8D5" w:rsidRDefault="00B948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C8C63D9"/>
    <w:multiLevelType w:val="hybridMultilevel"/>
    <w:tmpl w:val="CE74AEB4"/>
    <w:lvl w:ilvl="0" w:tplc="0EC61430">
      <w:numFmt w:val="bullet"/>
      <w:lvlText w:val="-"/>
      <w:lvlJc w:val="left"/>
      <w:pPr>
        <w:ind w:left="16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5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0710"/>
    <w:rsid w:val="00031EAA"/>
    <w:rsid w:val="000539CC"/>
    <w:rsid w:val="00061364"/>
    <w:rsid w:val="0007652E"/>
    <w:rsid w:val="0007689E"/>
    <w:rsid w:val="00086869"/>
    <w:rsid w:val="0009769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1C1A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05694"/>
    <w:rsid w:val="00235C19"/>
    <w:rsid w:val="002403BF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2F59EB"/>
    <w:rsid w:val="00335C4D"/>
    <w:rsid w:val="003430B3"/>
    <w:rsid w:val="00344219"/>
    <w:rsid w:val="0034641C"/>
    <w:rsid w:val="00356974"/>
    <w:rsid w:val="00370876"/>
    <w:rsid w:val="003722D8"/>
    <w:rsid w:val="00372BC0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194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86C31"/>
    <w:rsid w:val="007A21D4"/>
    <w:rsid w:val="007A5E7D"/>
    <w:rsid w:val="007E6D75"/>
    <w:rsid w:val="007F194B"/>
    <w:rsid w:val="007F3961"/>
    <w:rsid w:val="007F7EA2"/>
    <w:rsid w:val="00802C6A"/>
    <w:rsid w:val="00803B93"/>
    <w:rsid w:val="00815B1B"/>
    <w:rsid w:val="00827CB3"/>
    <w:rsid w:val="008328CD"/>
    <w:rsid w:val="00841369"/>
    <w:rsid w:val="00841D3C"/>
    <w:rsid w:val="00844CD8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D3C85"/>
    <w:rsid w:val="008D76F2"/>
    <w:rsid w:val="008E45ED"/>
    <w:rsid w:val="008E67FD"/>
    <w:rsid w:val="008F2F4D"/>
    <w:rsid w:val="008F792A"/>
    <w:rsid w:val="00900054"/>
    <w:rsid w:val="009025CE"/>
    <w:rsid w:val="00910253"/>
    <w:rsid w:val="009332B8"/>
    <w:rsid w:val="009373FD"/>
    <w:rsid w:val="00950334"/>
    <w:rsid w:val="00962371"/>
    <w:rsid w:val="00962B83"/>
    <w:rsid w:val="0099009E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948D5"/>
    <w:rsid w:val="00BA1A21"/>
    <w:rsid w:val="00BB2E91"/>
    <w:rsid w:val="00BC4597"/>
    <w:rsid w:val="00BC5E9D"/>
    <w:rsid w:val="00BC746C"/>
    <w:rsid w:val="00BE0602"/>
    <w:rsid w:val="00BF486A"/>
    <w:rsid w:val="00C05ABF"/>
    <w:rsid w:val="00C06017"/>
    <w:rsid w:val="00C6134E"/>
    <w:rsid w:val="00C67D71"/>
    <w:rsid w:val="00CB75D1"/>
    <w:rsid w:val="00CC7F7D"/>
    <w:rsid w:val="00CE50B1"/>
    <w:rsid w:val="00CF0196"/>
    <w:rsid w:val="00CF3A4A"/>
    <w:rsid w:val="00CF45AF"/>
    <w:rsid w:val="00D134A9"/>
    <w:rsid w:val="00D17255"/>
    <w:rsid w:val="00D26B5D"/>
    <w:rsid w:val="00D31D2D"/>
    <w:rsid w:val="00D43F4A"/>
    <w:rsid w:val="00D45272"/>
    <w:rsid w:val="00D45D22"/>
    <w:rsid w:val="00D553D4"/>
    <w:rsid w:val="00D6022A"/>
    <w:rsid w:val="00D63723"/>
    <w:rsid w:val="00D849B7"/>
    <w:rsid w:val="00D93510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A763D"/>
    <w:rsid w:val="00EC4F92"/>
    <w:rsid w:val="00EE7422"/>
    <w:rsid w:val="00EF441F"/>
    <w:rsid w:val="00EF49EB"/>
    <w:rsid w:val="00EF594D"/>
    <w:rsid w:val="00EF751B"/>
    <w:rsid w:val="00F04C1B"/>
    <w:rsid w:val="00F06FE3"/>
    <w:rsid w:val="00F1013C"/>
    <w:rsid w:val="00F229D0"/>
    <w:rsid w:val="00F25463"/>
    <w:rsid w:val="00F27EE1"/>
    <w:rsid w:val="00F420CB"/>
    <w:rsid w:val="00F52E7F"/>
    <w:rsid w:val="00F62FB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5F4686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19A7E-025F-4273-A8AD-BF9465EF7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8</TotalTime>
  <Pages>2</Pages>
  <Words>266</Words>
  <Characters>1518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10</cp:revision>
  <cp:lastPrinted>2019-06-11T08:26:00Z</cp:lastPrinted>
  <dcterms:created xsi:type="dcterms:W3CDTF">2019-07-18T06:52:00Z</dcterms:created>
  <dcterms:modified xsi:type="dcterms:W3CDTF">2019-09-03T04:06:00Z</dcterms:modified>
</cp:coreProperties>
</file>